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61B84538" w14:textId="77777777" w:rsidTr="00865185">
        <w:trPr>
          <w:trHeight w:val="1975"/>
        </w:trPr>
        <w:tc>
          <w:tcPr>
            <w:tcW w:w="4549" w:type="dxa"/>
          </w:tcPr>
          <w:p w14:paraId="36BAF991" w14:textId="73376A44" w:rsidR="00E56110" w:rsidRPr="000972EF" w:rsidRDefault="00E56110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Mexický naháč</w:t>
            </w:r>
            <w:r w:rsidR="00AC2643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Xoloitzcuintli</w:t>
            </w:r>
          </w:p>
        </w:tc>
        <w:tc>
          <w:tcPr>
            <w:tcW w:w="4549" w:type="dxa"/>
          </w:tcPr>
          <w:p w14:paraId="3E0505B2" w14:textId="77777777" w:rsidR="000972EF" w:rsidRPr="000972EF" w:rsidRDefault="001311E6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24BDB70C" wp14:editId="1D240567">
                  <wp:simplePos x="0" y="0"/>
                  <wp:positionH relativeFrom="column">
                    <wp:posOffset>1553210</wp:posOffset>
                  </wp:positionH>
                  <wp:positionV relativeFrom="paragraph">
                    <wp:posOffset>8255</wp:posOffset>
                  </wp:positionV>
                  <wp:extent cx="1211580" cy="1208743"/>
                  <wp:effectExtent l="19050" t="0" r="7620" b="0"/>
                  <wp:wrapNone/>
                  <wp:docPr id="1" name="obrázek 1" descr="Mexican Hairless Dog (Xoloitzcuintle) Dog Bre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xican Hairless Dog (Xoloitzcuintle) Dog Bre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208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5446116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782E0DE" w14:textId="77777777" w:rsidTr="006A6FB0">
        <w:trPr>
          <w:trHeight w:val="873"/>
        </w:trPr>
        <w:tc>
          <w:tcPr>
            <w:tcW w:w="846" w:type="dxa"/>
          </w:tcPr>
          <w:p w14:paraId="5B4D90D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49BA47B8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A5E3FDB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5CC45826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73768E5B" w14:textId="77777777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2640301F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B17032" w14:paraId="53493614" w14:textId="77777777" w:rsidTr="00AC2643">
        <w:trPr>
          <w:cantSplit/>
          <w:trHeight w:val="1134"/>
        </w:trPr>
        <w:tc>
          <w:tcPr>
            <w:tcW w:w="846" w:type="dxa"/>
            <w:vAlign w:val="center"/>
          </w:tcPr>
          <w:p w14:paraId="42F962B0" w14:textId="77777777" w:rsidR="00B17032" w:rsidRPr="006A6FB0" w:rsidRDefault="00B17032" w:rsidP="00B1703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744BE30F" w14:textId="77777777" w:rsidR="00B17032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  <w:p w14:paraId="1E52B096" w14:textId="77777777" w:rsidR="00B17032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Perzistující</w:t>
            </w:r>
          </w:p>
          <w:p w14:paraId="654D20F7" w14:textId="77777777" w:rsidR="00B17032" w:rsidRPr="00865185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pupilární membrána</w:t>
            </w:r>
          </w:p>
        </w:tc>
        <w:tc>
          <w:tcPr>
            <w:tcW w:w="2075" w:type="dxa"/>
          </w:tcPr>
          <w:p w14:paraId="5AF67F97" w14:textId="77777777" w:rsidR="00B17032" w:rsidRPr="00865185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Regrese možná do věku 3 měsíců.</w:t>
            </w:r>
          </w:p>
        </w:tc>
        <w:tc>
          <w:tcPr>
            <w:tcW w:w="2075" w:type="dxa"/>
          </w:tcPr>
          <w:p w14:paraId="3D89B838" w14:textId="1F8B9AB6" w:rsidR="00B17032" w:rsidRPr="00865185" w:rsidRDefault="00AC2643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FFAC993" w14:textId="1DE778F2" w:rsidR="00B17032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46D0D4DA" w14:textId="18E989B2" w:rsidR="00B17032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72D793AD" w14:textId="0E4F93D8" w:rsidR="00B17032" w:rsidRPr="00865185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iris-lens, iris-cornea</w:t>
            </w:r>
            <w:r w:rsidR="00AC264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17032" w14:paraId="33813665" w14:textId="77777777" w:rsidTr="00AC2643">
        <w:trPr>
          <w:cantSplit/>
          <w:trHeight w:val="1134"/>
        </w:trPr>
        <w:tc>
          <w:tcPr>
            <w:tcW w:w="846" w:type="dxa"/>
            <w:vAlign w:val="center"/>
          </w:tcPr>
          <w:p w14:paraId="3AAC7C33" w14:textId="77777777" w:rsidR="00B17032" w:rsidRPr="006A6FB0" w:rsidRDefault="00B17032" w:rsidP="00B1703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6258FB1" w14:textId="77777777" w:rsidR="00B17032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  <w:p w14:paraId="6A0620A3" w14:textId="77777777" w:rsidR="00B17032" w:rsidRPr="00865185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81EF4EB" w14:textId="77777777" w:rsidR="00B17032" w:rsidRPr="00865185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Nástup i progrese variabilní.</w:t>
            </w:r>
          </w:p>
        </w:tc>
        <w:tc>
          <w:tcPr>
            <w:tcW w:w="2075" w:type="dxa"/>
          </w:tcPr>
          <w:p w14:paraId="6101D2A3" w14:textId="5A303F30" w:rsidR="00B17032" w:rsidRPr="005C6819" w:rsidRDefault="00AC2643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DFAA463" w14:textId="01CB4020" w:rsidR="00B17032" w:rsidRPr="00865185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17032" w14:paraId="1A5247A0" w14:textId="77777777" w:rsidTr="00AC2643">
        <w:trPr>
          <w:cantSplit/>
          <w:trHeight w:val="1134"/>
        </w:trPr>
        <w:tc>
          <w:tcPr>
            <w:tcW w:w="846" w:type="dxa"/>
            <w:vAlign w:val="center"/>
          </w:tcPr>
          <w:p w14:paraId="7F107EA7" w14:textId="77777777" w:rsidR="00B17032" w:rsidRPr="006A6FB0" w:rsidRDefault="00B17032" w:rsidP="00B1703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36D7D530" w14:textId="41E8DF43" w:rsidR="00B17032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59422EF" w14:textId="77777777" w:rsidR="00B17032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111A6A7B" w14:textId="62F7F744" w:rsidR="00806423" w:rsidRPr="00865185" w:rsidRDefault="00806423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 PRCD)</w:t>
            </w:r>
          </w:p>
        </w:tc>
        <w:tc>
          <w:tcPr>
            <w:tcW w:w="2075" w:type="dxa"/>
          </w:tcPr>
          <w:p w14:paraId="3D73B492" w14:textId="77777777" w:rsidR="00B17032" w:rsidRPr="00865185" w:rsidRDefault="00B17032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13A64C20" w14:textId="2B6B2CE2" w:rsidR="00B17032" w:rsidRDefault="00B17032" w:rsidP="00AC2643">
            <w:pPr>
              <w:tabs>
                <w:tab w:val="left" w:pos="420"/>
              </w:tabs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na</w:t>
            </w:r>
          </w:p>
          <w:p w14:paraId="6DC314CE" w14:textId="52335808" w:rsidR="00B17032" w:rsidRPr="00865185" w:rsidRDefault="00B17032" w:rsidP="00AC2643">
            <w:pPr>
              <w:tabs>
                <w:tab w:val="left" w:pos="420"/>
              </w:tabs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genu </w:t>
            </w:r>
            <w:r w:rsidR="00806423"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</w:p>
        </w:tc>
        <w:tc>
          <w:tcPr>
            <w:tcW w:w="2075" w:type="dxa"/>
          </w:tcPr>
          <w:p w14:paraId="700210FA" w14:textId="5ED55861" w:rsidR="00B17032" w:rsidRPr="00865185" w:rsidRDefault="00AC2643" w:rsidP="00AC264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2E2E025" w14:textId="46BD97AA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F9B8C" w14:textId="77777777" w:rsidR="00DE0C13" w:rsidRDefault="00DE0C13" w:rsidP="000972EF">
      <w:pPr>
        <w:spacing w:after="0" w:line="240" w:lineRule="auto"/>
      </w:pPr>
      <w:r>
        <w:separator/>
      </w:r>
    </w:p>
  </w:endnote>
  <w:endnote w:type="continuationSeparator" w:id="0">
    <w:p w14:paraId="15F2719E" w14:textId="77777777" w:rsidR="00DE0C13" w:rsidRDefault="00DE0C13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BB79" w14:textId="77777777" w:rsidR="00DE0C13" w:rsidRDefault="00DE0C13" w:rsidP="000972EF">
      <w:pPr>
        <w:spacing w:after="0" w:line="240" w:lineRule="auto"/>
      </w:pPr>
      <w:r>
        <w:separator/>
      </w:r>
    </w:p>
  </w:footnote>
  <w:footnote w:type="continuationSeparator" w:id="0">
    <w:p w14:paraId="5441BCFD" w14:textId="77777777" w:rsidR="00DE0C13" w:rsidRDefault="00DE0C13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F4E1" w14:textId="2C252E4F" w:rsidR="000972EF" w:rsidRPr="005A7157" w:rsidRDefault="00B17032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FEAC83" wp14:editId="7604AB1B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1915029019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42D0D03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FEAC83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42D0D03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01B54EC2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311E6"/>
    <w:rsid w:val="001570B9"/>
    <w:rsid w:val="00161F3B"/>
    <w:rsid w:val="002206AC"/>
    <w:rsid w:val="00267056"/>
    <w:rsid w:val="00301F39"/>
    <w:rsid w:val="00303519"/>
    <w:rsid w:val="003721A5"/>
    <w:rsid w:val="00384979"/>
    <w:rsid w:val="003A7167"/>
    <w:rsid w:val="00402988"/>
    <w:rsid w:val="00424B0C"/>
    <w:rsid w:val="004C1DA7"/>
    <w:rsid w:val="00596039"/>
    <w:rsid w:val="005C6819"/>
    <w:rsid w:val="00655705"/>
    <w:rsid w:val="006A6FB0"/>
    <w:rsid w:val="007A315C"/>
    <w:rsid w:val="00806423"/>
    <w:rsid w:val="00865185"/>
    <w:rsid w:val="008B4D79"/>
    <w:rsid w:val="008D5204"/>
    <w:rsid w:val="008E42F4"/>
    <w:rsid w:val="00985AEC"/>
    <w:rsid w:val="00A1193A"/>
    <w:rsid w:val="00A317E5"/>
    <w:rsid w:val="00AC2643"/>
    <w:rsid w:val="00B17032"/>
    <w:rsid w:val="00C13DEF"/>
    <w:rsid w:val="00C36439"/>
    <w:rsid w:val="00CB26F4"/>
    <w:rsid w:val="00CE6002"/>
    <w:rsid w:val="00CE6761"/>
    <w:rsid w:val="00CF199B"/>
    <w:rsid w:val="00D3175D"/>
    <w:rsid w:val="00DE0C13"/>
    <w:rsid w:val="00DF609E"/>
    <w:rsid w:val="00E35B6E"/>
    <w:rsid w:val="00E5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9DBC7"/>
  <w15:docId w15:val="{63AF7719-826C-4F02-B8DA-187BF94C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3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1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</TotalTime>
  <Pages>1</Pages>
  <Words>57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5</cp:revision>
  <dcterms:created xsi:type="dcterms:W3CDTF">2025-02-03T22:54:00Z</dcterms:created>
  <dcterms:modified xsi:type="dcterms:W3CDTF">2025-04-27T20:43:00Z</dcterms:modified>
</cp:coreProperties>
</file>